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3F24B" w14:textId="77777777" w:rsidR="00CE0A1D" w:rsidRPr="00714462" w:rsidRDefault="00CE0A1D" w:rsidP="00CE0A1D">
      <w:pPr>
        <w:spacing w:after="60"/>
        <w:rPr>
          <w:rFonts w:ascii="Arial" w:hAnsi="Arial" w:cs="Arial"/>
          <w:i/>
          <w:sz w:val="18"/>
          <w:szCs w:val="18"/>
        </w:rPr>
      </w:pPr>
      <w:r w:rsidRPr="00714462">
        <w:rPr>
          <w:rFonts w:ascii="Arial" w:hAnsi="Arial" w:cs="Arial"/>
          <w:i/>
          <w:sz w:val="18"/>
          <w:szCs w:val="18"/>
        </w:rPr>
        <w:t>Senden per Email an:</w:t>
      </w:r>
    </w:p>
    <w:p w14:paraId="54173777" w14:textId="77777777" w:rsidR="001C1675" w:rsidRDefault="00CE0A1D" w:rsidP="00CE0A1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Pädagogische Abteilung</w:t>
      </w:r>
    </w:p>
    <w:p w14:paraId="626DFD31" w14:textId="73D1D64D" w:rsidR="00CE0A1D" w:rsidRPr="001C1675" w:rsidRDefault="00CE0A1D" w:rsidP="00CE0A1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</w:rPr>
        <w:t xml:space="preserve">Sekretariat Landesfortbildung </w:t>
      </w:r>
    </w:p>
    <w:p w14:paraId="30973458" w14:textId="77777777" w:rsidR="00CE0A1D" w:rsidRPr="000F5024" w:rsidRDefault="00CE0A1D" w:rsidP="00CE0A1D">
      <w:pPr>
        <w:rPr>
          <w:rFonts w:ascii="Arial" w:hAnsi="Arial" w:cs="Arial"/>
          <w:b/>
          <w:sz w:val="20"/>
        </w:rPr>
      </w:pPr>
      <w:r w:rsidRPr="000F5024">
        <w:rPr>
          <w:rFonts w:ascii="Arial" w:hAnsi="Arial" w:cs="Arial"/>
          <w:b/>
          <w:sz w:val="20"/>
        </w:rPr>
        <w:t xml:space="preserve">Email: </w:t>
      </w:r>
      <w:hyperlink r:id="rId7" w:history="1">
        <w:r w:rsidRPr="000F5024">
          <w:rPr>
            <w:rStyle w:val="Hyperlink"/>
            <w:rFonts w:ascii="Arial" w:hAnsi="Arial" w:cs="Arial"/>
            <w:sz w:val="20"/>
          </w:rPr>
          <w:t>Landesfortbildung@provinz.bz.it</w:t>
        </w:r>
      </w:hyperlink>
    </w:p>
    <w:p w14:paraId="33BFD65B" w14:textId="63DDE5C4" w:rsidR="00CE0A1D" w:rsidRDefault="00CE0A1D" w:rsidP="00CE0A1D">
      <w:pPr>
        <w:jc w:val="center"/>
        <w:rPr>
          <w:rFonts w:ascii="Arial" w:hAnsi="Arial" w:cs="Arial"/>
          <w:b/>
          <w:color w:val="FF6600"/>
        </w:rPr>
      </w:pPr>
    </w:p>
    <w:p w14:paraId="52C4889D" w14:textId="77777777" w:rsidR="00971187" w:rsidRPr="000F5024" w:rsidRDefault="00971187" w:rsidP="00CE0A1D">
      <w:pPr>
        <w:jc w:val="center"/>
        <w:rPr>
          <w:rFonts w:ascii="Arial" w:hAnsi="Arial" w:cs="Arial"/>
          <w:b/>
          <w:color w:val="FF6600"/>
        </w:rPr>
      </w:pPr>
    </w:p>
    <w:p w14:paraId="618F3859" w14:textId="248A53A9" w:rsidR="00CE0A1D" w:rsidRPr="00971187" w:rsidRDefault="00CE0A1D" w:rsidP="00CE0A1D">
      <w:pPr>
        <w:jc w:val="center"/>
        <w:rPr>
          <w:rFonts w:ascii="Arial" w:hAnsi="Arial" w:cs="Arial"/>
          <w:b/>
          <w:color w:val="FF6600"/>
          <w:sz w:val="26"/>
          <w:szCs w:val="26"/>
        </w:rPr>
      </w:pPr>
      <w:r w:rsidRPr="00971187">
        <w:rPr>
          <w:rFonts w:ascii="Arial" w:hAnsi="Arial" w:cs="Arial"/>
          <w:b/>
          <w:color w:val="FF6600"/>
          <w:sz w:val="26"/>
          <w:szCs w:val="26"/>
        </w:rPr>
        <w:t>Anmeldeschluss: 2</w:t>
      </w:r>
      <w:r w:rsidR="00654C10" w:rsidRPr="00971187">
        <w:rPr>
          <w:rFonts w:ascii="Arial" w:hAnsi="Arial" w:cs="Arial"/>
          <w:b/>
          <w:color w:val="FF6600"/>
          <w:sz w:val="26"/>
          <w:szCs w:val="26"/>
        </w:rPr>
        <w:t>5</w:t>
      </w:r>
      <w:r w:rsidRPr="00971187">
        <w:rPr>
          <w:rFonts w:ascii="Arial" w:hAnsi="Arial" w:cs="Arial"/>
          <w:b/>
          <w:color w:val="FF6600"/>
          <w:sz w:val="26"/>
          <w:szCs w:val="26"/>
        </w:rPr>
        <w:t>.09.20</w:t>
      </w:r>
      <w:r w:rsidR="00654C10" w:rsidRPr="00971187">
        <w:rPr>
          <w:rFonts w:ascii="Arial" w:hAnsi="Arial" w:cs="Arial"/>
          <w:b/>
          <w:color w:val="FF6600"/>
          <w:sz w:val="26"/>
          <w:szCs w:val="26"/>
        </w:rPr>
        <w:t>20</w:t>
      </w:r>
    </w:p>
    <w:p w14:paraId="4E719FA0" w14:textId="77777777" w:rsidR="00CE0A1D" w:rsidRPr="00CC72DE" w:rsidRDefault="00CE0A1D" w:rsidP="00CE0A1D">
      <w:pPr>
        <w:pStyle w:val="berschrift1"/>
        <w:shd w:val="clear" w:color="auto" w:fill="E6E6E6"/>
        <w:ind w:left="1191" w:right="1191"/>
        <w:jc w:val="center"/>
        <w:rPr>
          <w:rFonts w:ascii="Arial" w:hAnsi="Arial" w:cs="Arial"/>
          <w:b/>
          <w:bCs/>
          <w:color w:val="000000" w:themeColor="text1"/>
          <w:sz w:val="28"/>
          <w:szCs w:val="28"/>
        </w:rPr>
      </w:pP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A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N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M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E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L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D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U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N</w:t>
      </w:r>
      <w:r>
        <w:rPr>
          <w:rFonts w:ascii="Arial" w:hAnsi="Arial" w:cs="Arial"/>
          <w:b/>
          <w:bCs/>
          <w:color w:val="000000" w:themeColor="text1"/>
          <w:sz w:val="28"/>
          <w:szCs w:val="28"/>
        </w:rPr>
        <w:t xml:space="preserve"> </w:t>
      </w:r>
      <w:r w:rsidRPr="00CC72DE">
        <w:rPr>
          <w:rFonts w:ascii="Arial" w:hAnsi="Arial" w:cs="Arial"/>
          <w:b/>
          <w:bCs/>
          <w:color w:val="000000" w:themeColor="text1"/>
          <w:sz w:val="28"/>
          <w:szCs w:val="28"/>
        </w:rPr>
        <w:t>G</w:t>
      </w:r>
    </w:p>
    <w:p w14:paraId="7805892D" w14:textId="77777777" w:rsidR="00CE0A1D" w:rsidRPr="00B75B15" w:rsidRDefault="00CE0A1D" w:rsidP="00CE0A1D"/>
    <w:p w14:paraId="076C6B34" w14:textId="2046C858" w:rsidR="00CE0A1D" w:rsidRPr="00971187" w:rsidRDefault="00CE0A1D" w:rsidP="00CE0A1D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971187">
        <w:rPr>
          <w:rFonts w:ascii="Arial" w:hAnsi="Arial" w:cs="Arial"/>
          <w:b/>
          <w:sz w:val="28"/>
          <w:szCs w:val="28"/>
        </w:rPr>
        <w:t>12.0</w:t>
      </w:r>
      <w:r w:rsidR="00031F09" w:rsidRPr="00971187">
        <w:rPr>
          <w:rFonts w:ascii="Arial" w:hAnsi="Arial" w:cs="Arial"/>
          <w:b/>
          <w:sz w:val="28"/>
          <w:szCs w:val="28"/>
        </w:rPr>
        <w:t>5</w:t>
      </w:r>
    </w:p>
    <w:p w14:paraId="65595413" w14:textId="06B73890" w:rsidR="00CE0A1D" w:rsidRPr="00971187" w:rsidRDefault="00CE0A1D" w:rsidP="00CE0A1D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jc w:val="center"/>
        <w:rPr>
          <w:rFonts w:ascii="Arial" w:hAnsi="Arial" w:cs="Arial"/>
          <w:b/>
          <w:sz w:val="28"/>
          <w:szCs w:val="28"/>
        </w:rPr>
      </w:pPr>
      <w:r w:rsidRPr="00971187">
        <w:rPr>
          <w:rFonts w:ascii="Arial" w:hAnsi="Arial" w:cs="Arial"/>
          <w:b/>
          <w:sz w:val="28"/>
          <w:szCs w:val="28"/>
        </w:rPr>
        <w:t>Weiterbildung für qualifizierte Tutorinnen und Tutoren</w:t>
      </w:r>
      <w:r w:rsidR="00031F09" w:rsidRPr="00971187">
        <w:rPr>
          <w:rFonts w:ascii="Arial" w:hAnsi="Arial" w:cs="Arial"/>
          <w:b/>
          <w:sz w:val="28"/>
          <w:szCs w:val="28"/>
        </w:rPr>
        <w:t xml:space="preserve"> </w:t>
      </w:r>
      <w:r w:rsidR="00971187" w:rsidRPr="00971187">
        <w:rPr>
          <w:rFonts w:ascii="Arial" w:hAnsi="Arial" w:cs="Arial"/>
          <w:b/>
          <w:sz w:val="28"/>
          <w:szCs w:val="28"/>
        </w:rPr>
        <w:br/>
      </w:r>
      <w:r w:rsidR="00031F09" w:rsidRPr="00971187">
        <w:rPr>
          <w:rFonts w:ascii="Arial" w:hAnsi="Arial" w:cs="Arial"/>
          <w:b/>
          <w:sz w:val="28"/>
          <w:szCs w:val="28"/>
        </w:rPr>
        <w:t>in Kindergarten und Grundschule</w:t>
      </w:r>
    </w:p>
    <w:p w14:paraId="2EFB40DC" w14:textId="77777777" w:rsidR="00CE0A1D" w:rsidRPr="00CC72DE" w:rsidRDefault="00CE0A1D" w:rsidP="00CE0A1D">
      <w:pPr>
        <w:rPr>
          <w:rFonts w:ascii="Arial" w:hAnsi="Arial" w:cs="Arial"/>
          <w:sz w:val="28"/>
          <w:szCs w:val="28"/>
        </w:rPr>
      </w:pPr>
    </w:p>
    <w:p w14:paraId="77F3F73C" w14:textId="77777777" w:rsidR="00CE0A1D" w:rsidRPr="00920341" w:rsidRDefault="00CE0A1D" w:rsidP="00971187">
      <w:pPr>
        <w:spacing w:before="240" w:after="20" w:line="360" w:lineRule="auto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>Nachname: _____________________________</w:t>
      </w:r>
      <w:r>
        <w:rPr>
          <w:rFonts w:ascii="Arial" w:hAnsi="Arial" w:cs="Arial"/>
          <w:sz w:val="22"/>
          <w:szCs w:val="22"/>
        </w:rPr>
        <w:t>___</w:t>
      </w:r>
      <w:r w:rsidRPr="00920341">
        <w:rPr>
          <w:rFonts w:ascii="Arial" w:hAnsi="Arial" w:cs="Arial"/>
          <w:sz w:val="22"/>
          <w:szCs w:val="22"/>
        </w:rPr>
        <w:t xml:space="preserve"> Vorname: ___</w:t>
      </w:r>
      <w:r>
        <w:rPr>
          <w:rFonts w:ascii="Arial" w:hAnsi="Arial" w:cs="Arial"/>
          <w:sz w:val="22"/>
          <w:szCs w:val="22"/>
        </w:rPr>
        <w:t>_________________________</w:t>
      </w:r>
    </w:p>
    <w:p w14:paraId="6560A54B" w14:textId="77777777" w:rsidR="00CE0A1D" w:rsidRPr="00920341" w:rsidRDefault="00CE0A1D" w:rsidP="00971187">
      <w:pPr>
        <w:spacing w:before="240" w:after="40" w:line="360" w:lineRule="auto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>PLZ/Wohnort: _______________________________________________</w:t>
      </w:r>
      <w:r>
        <w:rPr>
          <w:rFonts w:ascii="Arial" w:hAnsi="Arial" w:cs="Arial"/>
          <w:sz w:val="22"/>
          <w:szCs w:val="22"/>
        </w:rPr>
        <w:t>____________________</w:t>
      </w:r>
    </w:p>
    <w:p w14:paraId="47B208AF" w14:textId="64A1EF43" w:rsidR="00CE0A1D" w:rsidRPr="00476BDD" w:rsidRDefault="00CE0A1D" w:rsidP="00971187">
      <w:pPr>
        <w:spacing w:before="240" w:after="20" w:line="360" w:lineRule="auto"/>
        <w:rPr>
          <w:rFonts w:ascii="Arial" w:hAnsi="Arial" w:cs="Arial"/>
          <w:sz w:val="22"/>
          <w:szCs w:val="22"/>
        </w:rPr>
      </w:pPr>
      <w:r w:rsidRPr="00476BDD">
        <w:rPr>
          <w:rFonts w:ascii="Arial" w:hAnsi="Arial" w:cs="Arial"/>
          <w:sz w:val="22"/>
          <w:szCs w:val="22"/>
        </w:rPr>
        <w:t>Straße/</w:t>
      </w:r>
      <w:r w:rsidR="001C1675" w:rsidRPr="00476BDD">
        <w:rPr>
          <w:rFonts w:ascii="Arial" w:hAnsi="Arial" w:cs="Arial"/>
          <w:sz w:val="22"/>
          <w:szCs w:val="22"/>
        </w:rPr>
        <w:t>Nr.</w:t>
      </w:r>
      <w:r w:rsidRPr="00476BDD">
        <w:rPr>
          <w:rFonts w:ascii="Arial" w:hAnsi="Arial" w:cs="Arial"/>
          <w:sz w:val="22"/>
          <w:szCs w:val="22"/>
        </w:rPr>
        <w:t>: _____________________________________________________________________</w:t>
      </w:r>
    </w:p>
    <w:p w14:paraId="140404A2" w14:textId="03673331" w:rsidR="00CE0A1D" w:rsidRPr="00476BDD" w:rsidRDefault="00CE0A1D" w:rsidP="00971187">
      <w:pPr>
        <w:spacing w:before="240" w:after="20" w:line="360" w:lineRule="auto"/>
        <w:rPr>
          <w:rFonts w:ascii="Arial" w:hAnsi="Arial" w:cs="Arial"/>
          <w:sz w:val="22"/>
          <w:szCs w:val="22"/>
        </w:rPr>
      </w:pPr>
      <w:r w:rsidRPr="00476BDD">
        <w:rPr>
          <w:rFonts w:ascii="Arial" w:hAnsi="Arial" w:cs="Arial"/>
          <w:sz w:val="22"/>
          <w:szCs w:val="22"/>
        </w:rPr>
        <w:t>Tel./</w:t>
      </w:r>
      <w:r w:rsidR="001C1675" w:rsidRPr="00476BDD">
        <w:rPr>
          <w:rFonts w:ascii="Arial" w:hAnsi="Arial" w:cs="Arial"/>
          <w:sz w:val="22"/>
          <w:szCs w:val="22"/>
        </w:rPr>
        <w:t>privat</w:t>
      </w:r>
      <w:r w:rsidRPr="00476BDD">
        <w:rPr>
          <w:rFonts w:ascii="Arial" w:hAnsi="Arial" w:cs="Arial"/>
          <w:sz w:val="22"/>
          <w:szCs w:val="22"/>
        </w:rPr>
        <w:t>: _____________________________________________________________________</w:t>
      </w:r>
    </w:p>
    <w:p w14:paraId="79327345" w14:textId="3604CE47" w:rsidR="00CE0A1D" w:rsidRPr="00476BDD" w:rsidRDefault="00CE0A1D" w:rsidP="00971187">
      <w:pPr>
        <w:spacing w:before="240" w:after="20" w:line="360" w:lineRule="auto"/>
        <w:rPr>
          <w:rFonts w:ascii="Arial" w:hAnsi="Arial" w:cs="Arial"/>
          <w:sz w:val="22"/>
          <w:szCs w:val="22"/>
        </w:rPr>
      </w:pPr>
      <w:r w:rsidRPr="00476BDD">
        <w:rPr>
          <w:rFonts w:ascii="Arial" w:hAnsi="Arial" w:cs="Arial"/>
          <w:sz w:val="22"/>
          <w:szCs w:val="22"/>
        </w:rPr>
        <w:t>E-Mail (</w:t>
      </w:r>
      <w:proofErr w:type="spellStart"/>
      <w:r w:rsidRPr="00476BDD">
        <w:rPr>
          <w:rFonts w:ascii="Arial" w:hAnsi="Arial" w:cs="Arial"/>
          <w:sz w:val="22"/>
          <w:szCs w:val="22"/>
        </w:rPr>
        <w:t>Lasis</w:t>
      </w:r>
      <w:proofErr w:type="spellEnd"/>
      <w:r w:rsidRPr="00476BDD">
        <w:rPr>
          <w:rFonts w:ascii="Arial" w:hAnsi="Arial" w:cs="Arial"/>
          <w:sz w:val="22"/>
          <w:szCs w:val="22"/>
        </w:rPr>
        <w:t>-Adresse): ____________________________________________________</w:t>
      </w:r>
      <w:r w:rsidR="00971187">
        <w:rPr>
          <w:rFonts w:ascii="Arial" w:hAnsi="Arial" w:cs="Arial"/>
          <w:sz w:val="22"/>
          <w:szCs w:val="22"/>
        </w:rPr>
        <w:t>__</w:t>
      </w:r>
      <w:r w:rsidRPr="00476BDD">
        <w:rPr>
          <w:rFonts w:ascii="Arial" w:hAnsi="Arial" w:cs="Arial"/>
          <w:sz w:val="22"/>
          <w:szCs w:val="22"/>
        </w:rPr>
        <w:t>_____</w:t>
      </w:r>
    </w:p>
    <w:p w14:paraId="1F7D15A7" w14:textId="77777777" w:rsidR="00CE0A1D" w:rsidRPr="00476BDD" w:rsidRDefault="00CE0A1D" w:rsidP="00971187">
      <w:pPr>
        <w:rPr>
          <w:rFonts w:ascii="Arial" w:hAnsi="Arial" w:cs="Arial"/>
          <w:sz w:val="22"/>
          <w:szCs w:val="22"/>
        </w:rPr>
      </w:pPr>
    </w:p>
    <w:p w14:paraId="1CB47D9D" w14:textId="6FC9F5BD" w:rsidR="00CE0A1D" w:rsidRPr="00920341" w:rsidRDefault="00CE0A1D" w:rsidP="00CE0A1D">
      <w:pPr>
        <w:spacing w:line="360" w:lineRule="auto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b/>
          <w:bCs/>
          <w:sz w:val="22"/>
          <w:szCs w:val="22"/>
        </w:rPr>
        <w:tab/>
      </w:r>
      <w:r w:rsidRPr="00920341">
        <w:rPr>
          <w:rFonts w:ascii="Arial" w:hAnsi="Arial" w:cs="Arial"/>
          <w:b/>
          <w:bCs/>
          <w:sz w:val="22"/>
          <w:szCs w:val="22"/>
        </w:rPr>
        <w:tab/>
      </w:r>
      <w:r w:rsidRPr="00920341">
        <w:rPr>
          <w:rFonts w:ascii="Arial" w:hAnsi="Arial" w:cs="Arial"/>
          <w:b/>
          <w:bCs/>
          <w:sz w:val="22"/>
          <w:szCs w:val="22"/>
        </w:rPr>
        <w:tab/>
      </w:r>
      <w:r w:rsidRPr="00920341"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 w:rsidR="00971187"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 w:rsidRPr="00920341">
        <w:rPr>
          <w:rFonts w:ascii="Arial" w:hAnsi="Arial" w:cs="Arial"/>
          <w:b/>
          <w:bCs/>
          <w:sz w:val="22"/>
          <w:szCs w:val="22"/>
        </w:rPr>
        <w:t xml:space="preserve"> </w:t>
      </w:r>
      <w:r w:rsidR="00C673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0341">
        <w:rPr>
          <w:rFonts w:ascii="Arial" w:hAnsi="Arial" w:cs="Arial"/>
          <w:sz w:val="22"/>
          <w:szCs w:val="22"/>
        </w:rPr>
        <w:t>Kindergarten</w:t>
      </w:r>
      <w:r w:rsidRPr="00920341">
        <w:rPr>
          <w:rFonts w:ascii="Arial" w:hAnsi="Arial" w:cs="Arial"/>
          <w:sz w:val="22"/>
          <w:szCs w:val="22"/>
        </w:rPr>
        <w:tab/>
      </w:r>
      <w:r w:rsidRPr="00920341">
        <w:rPr>
          <w:rFonts w:ascii="Arial" w:hAnsi="Arial" w:cs="Arial"/>
          <w:sz w:val="22"/>
          <w:szCs w:val="22"/>
        </w:rPr>
        <w:tab/>
      </w:r>
      <w:r w:rsidR="00971187"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 w:rsidRPr="00920341">
        <w:rPr>
          <w:rFonts w:ascii="Arial" w:hAnsi="Arial" w:cs="Arial"/>
          <w:b/>
          <w:bCs/>
          <w:sz w:val="22"/>
          <w:szCs w:val="22"/>
        </w:rPr>
        <w:t xml:space="preserve">  </w:t>
      </w:r>
      <w:r w:rsidRPr="00920341">
        <w:rPr>
          <w:rFonts w:ascii="Arial" w:hAnsi="Arial" w:cs="Arial"/>
          <w:sz w:val="22"/>
          <w:szCs w:val="22"/>
        </w:rPr>
        <w:t>Grundschule</w:t>
      </w:r>
    </w:p>
    <w:p w14:paraId="5343B09F" w14:textId="77777777" w:rsidR="00CE0A1D" w:rsidRPr="00920341" w:rsidRDefault="00CE0A1D" w:rsidP="00971187">
      <w:pPr>
        <w:spacing w:after="20"/>
        <w:rPr>
          <w:rFonts w:ascii="Arial" w:hAnsi="Arial" w:cs="Arial"/>
          <w:sz w:val="22"/>
          <w:szCs w:val="22"/>
        </w:rPr>
      </w:pPr>
    </w:p>
    <w:p w14:paraId="66DBB3A1" w14:textId="77777777" w:rsidR="00CE0A1D" w:rsidRPr="00920341" w:rsidRDefault="00CE0A1D" w:rsidP="00CE0A1D">
      <w:pPr>
        <w:spacing w:after="20" w:line="360" w:lineRule="auto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>Kindergartendirektion/Kindergarten: __________________________________________</w:t>
      </w:r>
      <w:r>
        <w:rPr>
          <w:rFonts w:ascii="Arial" w:hAnsi="Arial" w:cs="Arial"/>
          <w:sz w:val="22"/>
          <w:szCs w:val="22"/>
        </w:rPr>
        <w:t>_______</w:t>
      </w:r>
    </w:p>
    <w:p w14:paraId="15870899" w14:textId="77777777" w:rsidR="00CE0A1D" w:rsidRPr="00920341" w:rsidRDefault="00CE0A1D" w:rsidP="00971187">
      <w:pPr>
        <w:spacing w:before="240" w:after="20" w:line="360" w:lineRule="auto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>Schulsprengel/Schulstelle: ______________________________________________</w:t>
      </w:r>
      <w:r>
        <w:rPr>
          <w:rFonts w:ascii="Arial" w:hAnsi="Arial" w:cs="Arial"/>
          <w:sz w:val="22"/>
          <w:szCs w:val="22"/>
        </w:rPr>
        <w:t>___________</w:t>
      </w:r>
    </w:p>
    <w:p w14:paraId="786198A4" w14:textId="77777777" w:rsidR="00CE0A1D" w:rsidRPr="00920341" w:rsidRDefault="00CE0A1D" w:rsidP="00CE0A1D">
      <w:pPr>
        <w:spacing w:line="360" w:lineRule="auto"/>
        <w:ind w:right="-82"/>
        <w:rPr>
          <w:rFonts w:ascii="Arial" w:hAnsi="Arial" w:cs="Arial"/>
          <w:b/>
          <w:bCs/>
          <w:sz w:val="22"/>
          <w:szCs w:val="22"/>
        </w:rPr>
      </w:pPr>
    </w:p>
    <w:p w14:paraId="5329BB38" w14:textId="67BC5E11" w:rsidR="00CE0A1D" w:rsidRPr="00971187" w:rsidRDefault="00CE0A1D" w:rsidP="00CE0A1D">
      <w:pPr>
        <w:ind w:right="-82"/>
        <w:rPr>
          <w:rFonts w:ascii="Arial" w:hAnsi="Arial" w:cs="Arial"/>
          <w:i/>
          <w:iCs/>
          <w:sz w:val="22"/>
          <w:szCs w:val="22"/>
        </w:rPr>
      </w:pPr>
      <w:r w:rsidRPr="00971187">
        <w:rPr>
          <w:rFonts w:ascii="Arial" w:hAnsi="Arial" w:cs="Arial"/>
          <w:i/>
          <w:iCs/>
          <w:sz w:val="22"/>
          <w:szCs w:val="22"/>
        </w:rPr>
        <w:t>Ich melde mich verbindlich zu folgender Veranstaltung/folgenden Veranstaltungen an:</w:t>
      </w:r>
    </w:p>
    <w:p w14:paraId="40719D8C" w14:textId="77777777" w:rsidR="00971187" w:rsidRPr="00920341" w:rsidRDefault="00971187" w:rsidP="00CE0A1D">
      <w:pPr>
        <w:ind w:right="-82"/>
        <w:rPr>
          <w:rFonts w:ascii="Arial" w:hAnsi="Arial" w:cs="Arial"/>
          <w:b/>
          <w:bCs/>
          <w:sz w:val="22"/>
          <w:szCs w:val="22"/>
        </w:rPr>
      </w:pPr>
    </w:p>
    <w:p w14:paraId="0E4D4D6E" w14:textId="77777777" w:rsidR="00654C10" w:rsidRDefault="00CE0A1D" w:rsidP="00CE0A1D">
      <w:pPr>
        <w:pStyle w:val="Listenabsatz"/>
        <w:spacing w:after="120" w:line="360" w:lineRule="auto"/>
        <w:ind w:left="357" w:right="24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654C10" w:rsidRPr="0031507E">
        <w:rPr>
          <w:rFonts w:ascii="Arial" w:hAnsi="Arial" w:cs="Arial"/>
          <w:b/>
          <w:bCs/>
          <w:sz w:val="22"/>
          <w:szCs w:val="22"/>
        </w:rPr>
        <w:t xml:space="preserve">Wecken und Fördern von Geschichtsbewusstsein bei Kindern </w:t>
      </w:r>
    </w:p>
    <w:p w14:paraId="76B60D7A" w14:textId="12704825" w:rsidR="00CE0A1D" w:rsidRPr="0031507E" w:rsidRDefault="00971187" w:rsidP="00CE0A1D">
      <w:pPr>
        <w:pStyle w:val="Listenabsatz"/>
        <w:spacing w:after="120" w:line="360" w:lineRule="auto"/>
        <w:ind w:left="357" w:right="24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 w:rsidR="00CE0A1D" w:rsidRPr="0031507E">
        <w:rPr>
          <w:rFonts w:ascii="Arial" w:hAnsi="Arial" w:cs="Arial"/>
          <w:b/>
          <w:bCs/>
          <w:sz w:val="22"/>
          <w:szCs w:val="22"/>
        </w:rPr>
        <w:t xml:space="preserve"> </w:t>
      </w:r>
      <w:r w:rsidR="00CE0A1D" w:rsidRPr="0031507E">
        <w:rPr>
          <w:rFonts w:ascii="Arial" w:hAnsi="Arial" w:cs="Arial"/>
          <w:b/>
          <w:bCs/>
          <w:sz w:val="22"/>
          <w:szCs w:val="22"/>
        </w:rPr>
        <w:tab/>
      </w:r>
      <w:r w:rsidR="00654C10" w:rsidRPr="0031507E">
        <w:rPr>
          <w:rFonts w:ascii="Arial" w:hAnsi="Arial" w:cs="Arial"/>
          <w:b/>
          <w:bCs/>
          <w:sz w:val="22"/>
          <w:szCs w:val="22"/>
        </w:rPr>
        <w:t>Mathematik im Spiel, im Alltag, in offenen Lernangeboten</w:t>
      </w:r>
    </w:p>
    <w:p w14:paraId="412FEFD7" w14:textId="3C60C209" w:rsidR="00CE0A1D" w:rsidRPr="0031507E" w:rsidRDefault="00971187" w:rsidP="00CE0A1D">
      <w:pPr>
        <w:pStyle w:val="Listenabsatz"/>
        <w:spacing w:after="120" w:line="360" w:lineRule="auto"/>
        <w:ind w:left="357" w:right="24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 w:rsidR="00CE0A1D" w:rsidRPr="0031507E">
        <w:rPr>
          <w:rFonts w:ascii="Arial" w:hAnsi="Arial" w:cs="Arial"/>
          <w:b/>
          <w:bCs/>
          <w:sz w:val="22"/>
          <w:szCs w:val="22"/>
        </w:rPr>
        <w:t xml:space="preserve"> </w:t>
      </w:r>
      <w:r w:rsidR="00CE0A1D" w:rsidRPr="0031507E">
        <w:rPr>
          <w:rFonts w:ascii="Arial" w:hAnsi="Arial" w:cs="Arial"/>
          <w:b/>
          <w:bCs/>
          <w:sz w:val="22"/>
          <w:szCs w:val="22"/>
        </w:rPr>
        <w:tab/>
        <w:t xml:space="preserve">Die Neugierde für Lesen und Schreiben wecken </w:t>
      </w:r>
      <w:bookmarkStart w:id="0" w:name="_GoBack"/>
      <w:bookmarkEnd w:id="0"/>
    </w:p>
    <w:p w14:paraId="0DB8EEC3" w14:textId="20B014D4" w:rsidR="00CE0A1D" w:rsidRPr="0031507E" w:rsidRDefault="00971187" w:rsidP="001C1675">
      <w:pPr>
        <w:pStyle w:val="Listenabsatz"/>
        <w:spacing w:after="120" w:line="360" w:lineRule="auto"/>
        <w:ind w:left="357" w:right="245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971187">
        <w:rPr>
          <w:rFonts w:ascii="Arial" w:hAnsi="Arial" w:cs="Arial"/>
          <w:b/>
          <w:bCs/>
          <w:sz w:val="28"/>
          <w:szCs w:val="28"/>
        </w:rPr>
        <w:sym w:font="Wingdings" w:char="F071"/>
      </w:r>
      <w:r w:rsidR="00CE0A1D" w:rsidRPr="0031507E">
        <w:rPr>
          <w:rFonts w:ascii="Arial" w:hAnsi="Arial" w:cs="Arial"/>
          <w:b/>
          <w:bCs/>
          <w:sz w:val="22"/>
          <w:szCs w:val="22"/>
        </w:rPr>
        <w:t xml:space="preserve"> </w:t>
      </w:r>
      <w:r w:rsidR="00CE0A1D" w:rsidRPr="0031507E">
        <w:rPr>
          <w:rFonts w:ascii="Arial" w:hAnsi="Arial" w:cs="Arial"/>
          <w:b/>
          <w:bCs/>
          <w:sz w:val="22"/>
          <w:szCs w:val="22"/>
        </w:rPr>
        <w:tab/>
      </w:r>
      <w:r w:rsidR="00654C10" w:rsidRPr="00654C10">
        <w:rPr>
          <w:rFonts w:ascii="Arial" w:hAnsi="Arial" w:cs="Arial"/>
          <w:b/>
          <w:bCs/>
          <w:sz w:val="22"/>
          <w:szCs w:val="22"/>
        </w:rPr>
        <w:t>Gespräche führen mit Kindern – mehr als Sprachförderung!</w:t>
      </w:r>
    </w:p>
    <w:p w14:paraId="0AAC6D42" w14:textId="77777777" w:rsidR="00CE0A1D" w:rsidRDefault="00CE0A1D" w:rsidP="00CE0A1D">
      <w:pPr>
        <w:spacing w:after="20"/>
        <w:ind w:right="-79"/>
        <w:rPr>
          <w:rFonts w:ascii="Arial" w:hAnsi="Arial" w:cs="Arial"/>
          <w:sz w:val="22"/>
          <w:szCs w:val="22"/>
        </w:rPr>
      </w:pPr>
    </w:p>
    <w:p w14:paraId="37E0E302" w14:textId="77777777" w:rsidR="00CE0A1D" w:rsidRPr="00920341" w:rsidRDefault="00CE0A1D" w:rsidP="00CE0A1D">
      <w:pPr>
        <w:spacing w:after="20"/>
        <w:ind w:right="-79"/>
        <w:rPr>
          <w:rFonts w:ascii="Arial" w:hAnsi="Arial" w:cs="Arial"/>
          <w:sz w:val="22"/>
          <w:szCs w:val="22"/>
        </w:rPr>
      </w:pPr>
    </w:p>
    <w:p w14:paraId="13E83C38" w14:textId="3D6A8C0B" w:rsidR="00CE0A1D" w:rsidRPr="00920341" w:rsidRDefault="00CE0A1D" w:rsidP="00CE0A1D">
      <w:pPr>
        <w:spacing w:after="20"/>
        <w:ind w:right="-79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>____________________</w:t>
      </w:r>
      <w:r w:rsidR="00031F09">
        <w:rPr>
          <w:rFonts w:ascii="Arial" w:hAnsi="Arial" w:cs="Arial"/>
          <w:sz w:val="22"/>
          <w:szCs w:val="22"/>
        </w:rPr>
        <w:t>____________</w:t>
      </w:r>
      <w:r w:rsidRPr="00920341">
        <w:rPr>
          <w:rFonts w:ascii="Arial" w:hAnsi="Arial" w:cs="Arial"/>
          <w:sz w:val="22"/>
          <w:szCs w:val="22"/>
        </w:rPr>
        <w:tab/>
      </w:r>
      <w:r w:rsidR="00031F09">
        <w:rPr>
          <w:rFonts w:ascii="Arial" w:hAnsi="Arial" w:cs="Arial"/>
          <w:sz w:val="22"/>
          <w:szCs w:val="22"/>
        </w:rPr>
        <w:tab/>
      </w:r>
      <w:r w:rsidR="00031F09">
        <w:rPr>
          <w:rFonts w:ascii="Arial" w:hAnsi="Arial" w:cs="Arial"/>
          <w:sz w:val="22"/>
          <w:szCs w:val="22"/>
        </w:rPr>
        <w:tab/>
      </w:r>
      <w:r w:rsidRPr="00920341">
        <w:rPr>
          <w:rFonts w:ascii="Arial" w:hAnsi="Arial" w:cs="Arial"/>
          <w:sz w:val="22"/>
          <w:szCs w:val="22"/>
        </w:rPr>
        <w:t>_____</w:t>
      </w:r>
      <w:r>
        <w:rPr>
          <w:rFonts w:ascii="Arial" w:hAnsi="Arial" w:cs="Arial"/>
          <w:sz w:val="22"/>
          <w:szCs w:val="22"/>
        </w:rPr>
        <w:t>____________________________</w:t>
      </w:r>
    </w:p>
    <w:p w14:paraId="4F5AEF82" w14:textId="1E1BC915" w:rsidR="00CE0A1D" w:rsidRPr="00920341" w:rsidRDefault="00031F09" w:rsidP="00971187">
      <w:pPr>
        <w:spacing w:before="60"/>
        <w:ind w:right="-7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</w:t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</w:r>
      <w:r w:rsidR="00CE0A1D" w:rsidRPr="00920341">
        <w:rPr>
          <w:rFonts w:ascii="Arial" w:hAnsi="Arial" w:cs="Arial"/>
          <w:sz w:val="22"/>
          <w:szCs w:val="22"/>
        </w:rPr>
        <w:tab/>
        <w:t xml:space="preserve">     </w:t>
      </w:r>
      <w:r w:rsidR="00971187">
        <w:rPr>
          <w:rFonts w:ascii="Arial" w:hAnsi="Arial" w:cs="Arial"/>
          <w:sz w:val="22"/>
          <w:szCs w:val="22"/>
        </w:rPr>
        <w:t xml:space="preserve"> </w:t>
      </w:r>
      <w:r w:rsidR="00CE0A1D" w:rsidRPr="00920341">
        <w:rPr>
          <w:rFonts w:ascii="Arial" w:hAnsi="Arial" w:cs="Arial"/>
          <w:sz w:val="22"/>
          <w:szCs w:val="22"/>
        </w:rPr>
        <w:t xml:space="preserve"> Unterschr</w:t>
      </w:r>
      <w:r w:rsidR="00CE0A1D">
        <w:rPr>
          <w:rFonts w:ascii="Arial" w:hAnsi="Arial" w:cs="Arial"/>
          <w:sz w:val="22"/>
          <w:szCs w:val="22"/>
        </w:rPr>
        <w:t xml:space="preserve">ift </w:t>
      </w:r>
    </w:p>
    <w:p w14:paraId="6EA32CC9" w14:textId="77777777" w:rsidR="00CE0A1D" w:rsidRDefault="00CE0A1D" w:rsidP="00CE0A1D">
      <w:pPr>
        <w:ind w:right="-79"/>
        <w:rPr>
          <w:rFonts w:ascii="Arial" w:hAnsi="Arial" w:cs="Arial"/>
          <w:sz w:val="22"/>
          <w:szCs w:val="22"/>
        </w:rPr>
      </w:pPr>
    </w:p>
    <w:p w14:paraId="04F9FDB4" w14:textId="77777777" w:rsidR="00CE0A1D" w:rsidRDefault="00CE0A1D" w:rsidP="00CE0A1D">
      <w:pPr>
        <w:ind w:right="-79"/>
        <w:rPr>
          <w:rFonts w:ascii="Arial" w:hAnsi="Arial" w:cs="Arial"/>
          <w:sz w:val="22"/>
          <w:szCs w:val="22"/>
        </w:rPr>
      </w:pPr>
    </w:p>
    <w:p w14:paraId="05869E69" w14:textId="77777777" w:rsidR="00CE0A1D" w:rsidRDefault="00CE0A1D" w:rsidP="00CE0A1D">
      <w:pPr>
        <w:ind w:right="-79"/>
        <w:rPr>
          <w:rFonts w:ascii="Arial" w:hAnsi="Arial" w:cs="Arial"/>
          <w:sz w:val="22"/>
          <w:szCs w:val="22"/>
        </w:rPr>
      </w:pPr>
    </w:p>
    <w:p w14:paraId="7CD9500C" w14:textId="40C2EA80" w:rsidR="00CE0A1D" w:rsidRDefault="00CE0A1D" w:rsidP="00CE0A1D">
      <w:pPr>
        <w:ind w:right="-79"/>
        <w:rPr>
          <w:rFonts w:ascii="Arial" w:hAnsi="Arial" w:cs="Arial"/>
          <w:sz w:val="22"/>
          <w:szCs w:val="22"/>
        </w:rPr>
      </w:pPr>
    </w:p>
    <w:p w14:paraId="10AB00D4" w14:textId="77777777" w:rsidR="00971187" w:rsidRDefault="00971187" w:rsidP="00CE0A1D">
      <w:pPr>
        <w:ind w:right="-79"/>
        <w:rPr>
          <w:rFonts w:ascii="Arial" w:hAnsi="Arial" w:cs="Arial"/>
          <w:sz w:val="22"/>
          <w:szCs w:val="22"/>
        </w:rPr>
      </w:pPr>
    </w:p>
    <w:p w14:paraId="1877E894" w14:textId="3A35E5F0" w:rsidR="00CE0A1D" w:rsidRPr="00920341" w:rsidRDefault="00CE0A1D" w:rsidP="00CE0A1D">
      <w:pPr>
        <w:ind w:right="-79"/>
        <w:rPr>
          <w:rFonts w:ascii="Arial" w:hAnsi="Arial" w:cs="Arial"/>
          <w:sz w:val="22"/>
          <w:szCs w:val="22"/>
        </w:rPr>
      </w:pPr>
      <w:r w:rsidRPr="00920341">
        <w:rPr>
          <w:rFonts w:ascii="Arial" w:hAnsi="Arial" w:cs="Arial"/>
          <w:sz w:val="22"/>
          <w:szCs w:val="22"/>
        </w:rPr>
        <w:t xml:space="preserve">Genehmigt: </w:t>
      </w:r>
      <w:r w:rsidR="00971187">
        <w:rPr>
          <w:rFonts w:ascii="Arial" w:hAnsi="Arial" w:cs="Arial"/>
          <w:sz w:val="22"/>
          <w:szCs w:val="22"/>
        </w:rPr>
        <w:t xml:space="preserve"> </w:t>
      </w:r>
      <w:r w:rsidRPr="00920341">
        <w:rPr>
          <w:rFonts w:ascii="Arial" w:hAnsi="Arial" w:cs="Arial"/>
          <w:sz w:val="22"/>
          <w:szCs w:val="22"/>
        </w:rPr>
        <w:t>__________________________________________</w:t>
      </w:r>
    </w:p>
    <w:p w14:paraId="49F309C8" w14:textId="0B4B6DB5" w:rsidR="00812C19" w:rsidRPr="006A753C" w:rsidRDefault="00CE0A1D" w:rsidP="00971187">
      <w:pPr>
        <w:spacing w:before="60"/>
        <w:ind w:right="-79"/>
        <w:rPr>
          <w:rFonts w:asciiTheme="minorBidi" w:hAnsiTheme="minorBidi" w:cstheme="minorBidi"/>
        </w:rPr>
      </w:pPr>
      <w:r w:rsidRPr="0092034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Unterschrift der Führungskraft</w:t>
      </w:r>
    </w:p>
    <w:sectPr w:rsidR="00812C19" w:rsidRPr="006A753C" w:rsidSect="00971187">
      <w:pgSz w:w="11906" w:h="16838" w:code="9"/>
      <w:pgMar w:top="567" w:right="1134" w:bottom="567" w:left="1134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6662F" w14:textId="77777777" w:rsidR="006E5498" w:rsidRDefault="006E5498" w:rsidP="008C1820">
      <w:r>
        <w:separator/>
      </w:r>
    </w:p>
  </w:endnote>
  <w:endnote w:type="continuationSeparator" w:id="0">
    <w:p w14:paraId="7A664D4F" w14:textId="77777777" w:rsidR="006E5498" w:rsidRDefault="006E5498" w:rsidP="008C1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B0CD1" w14:textId="77777777" w:rsidR="006E5498" w:rsidRDefault="006E5498" w:rsidP="008C1820">
      <w:r>
        <w:separator/>
      </w:r>
    </w:p>
  </w:footnote>
  <w:footnote w:type="continuationSeparator" w:id="0">
    <w:p w14:paraId="3A0DF53D" w14:textId="77777777" w:rsidR="006E5498" w:rsidRDefault="006E5498" w:rsidP="008C18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7047CE"/>
    <w:multiLevelType w:val="hybridMultilevel"/>
    <w:tmpl w:val="21120C48"/>
    <w:lvl w:ilvl="0" w:tplc="BCB06536">
      <w:start w:val="37"/>
      <w:numFmt w:val="bullet"/>
      <w:lvlText w:val="-"/>
      <w:lvlJc w:val="left"/>
      <w:pPr>
        <w:ind w:left="0" w:firstLine="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24DD5EE2"/>
    <w:multiLevelType w:val="hybridMultilevel"/>
    <w:tmpl w:val="273A5F7A"/>
    <w:lvl w:ilvl="0" w:tplc="A18AC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40556"/>
    <w:multiLevelType w:val="hybridMultilevel"/>
    <w:tmpl w:val="DC5676F6"/>
    <w:lvl w:ilvl="0" w:tplc="FAF4E480">
      <w:start w:val="3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DB3424"/>
    <w:multiLevelType w:val="hybridMultilevel"/>
    <w:tmpl w:val="098ED3E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1E14C99"/>
    <w:multiLevelType w:val="hybridMultilevel"/>
    <w:tmpl w:val="9604AE02"/>
    <w:lvl w:ilvl="0" w:tplc="E8D23E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C6A8E"/>
    <w:multiLevelType w:val="hybridMultilevel"/>
    <w:tmpl w:val="51604616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50FA4514"/>
    <w:multiLevelType w:val="hybridMultilevel"/>
    <w:tmpl w:val="9C0E53D2"/>
    <w:lvl w:ilvl="0" w:tplc="FAF4E480">
      <w:start w:val="37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901290"/>
    <w:multiLevelType w:val="hybridMultilevel"/>
    <w:tmpl w:val="76E252CE"/>
    <w:lvl w:ilvl="0" w:tplc="9ACE6B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BB6"/>
    <w:multiLevelType w:val="hybridMultilevel"/>
    <w:tmpl w:val="3CD29E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A93C2D"/>
    <w:multiLevelType w:val="hybridMultilevel"/>
    <w:tmpl w:val="0DEC7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AB3A7E"/>
    <w:multiLevelType w:val="hybridMultilevel"/>
    <w:tmpl w:val="5E705C90"/>
    <w:lvl w:ilvl="0" w:tplc="A18AC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AA4CD6"/>
    <w:multiLevelType w:val="hybridMultilevel"/>
    <w:tmpl w:val="E86AE008"/>
    <w:lvl w:ilvl="0" w:tplc="A18AC96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75A915D2"/>
    <w:multiLevelType w:val="hybridMultilevel"/>
    <w:tmpl w:val="8B245F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12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3"/>
  </w:num>
  <w:num w:numId="11">
    <w:abstractNumId w:val="3"/>
  </w:num>
  <w:num w:numId="12">
    <w:abstractNumId w:val="11"/>
  </w:num>
  <w:num w:numId="13">
    <w:abstractNumId w:val="10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FAE"/>
    <w:rsid w:val="000133AA"/>
    <w:rsid w:val="00031F09"/>
    <w:rsid w:val="00046602"/>
    <w:rsid w:val="000572B6"/>
    <w:rsid w:val="00057F47"/>
    <w:rsid w:val="0006755D"/>
    <w:rsid w:val="000A3465"/>
    <w:rsid w:val="000C17BB"/>
    <w:rsid w:val="000C1855"/>
    <w:rsid w:val="000C1DE6"/>
    <w:rsid w:val="000C5674"/>
    <w:rsid w:val="000D2199"/>
    <w:rsid w:val="000E5CF9"/>
    <w:rsid w:val="000F5024"/>
    <w:rsid w:val="00103FA4"/>
    <w:rsid w:val="00106388"/>
    <w:rsid w:val="0015136C"/>
    <w:rsid w:val="001C1675"/>
    <w:rsid w:val="001C5A4F"/>
    <w:rsid w:val="001D3348"/>
    <w:rsid w:val="001F5442"/>
    <w:rsid w:val="00210C84"/>
    <w:rsid w:val="00210F16"/>
    <w:rsid w:val="0025230C"/>
    <w:rsid w:val="00255A65"/>
    <w:rsid w:val="00255D30"/>
    <w:rsid w:val="002C1952"/>
    <w:rsid w:val="002F55F7"/>
    <w:rsid w:val="0031507E"/>
    <w:rsid w:val="003324AE"/>
    <w:rsid w:val="00353245"/>
    <w:rsid w:val="003606BE"/>
    <w:rsid w:val="0037237E"/>
    <w:rsid w:val="00381410"/>
    <w:rsid w:val="003904DF"/>
    <w:rsid w:val="0039304E"/>
    <w:rsid w:val="003E5364"/>
    <w:rsid w:val="003F5994"/>
    <w:rsid w:val="004201D8"/>
    <w:rsid w:val="00434D88"/>
    <w:rsid w:val="0045655E"/>
    <w:rsid w:val="00474D34"/>
    <w:rsid w:val="00476BDD"/>
    <w:rsid w:val="00480238"/>
    <w:rsid w:val="004B0E3D"/>
    <w:rsid w:val="004B1604"/>
    <w:rsid w:val="004B65F4"/>
    <w:rsid w:val="004C2FAE"/>
    <w:rsid w:val="004D2CF4"/>
    <w:rsid w:val="00515B74"/>
    <w:rsid w:val="00523043"/>
    <w:rsid w:val="0053110B"/>
    <w:rsid w:val="0054095C"/>
    <w:rsid w:val="005504AB"/>
    <w:rsid w:val="005843F3"/>
    <w:rsid w:val="005A14CB"/>
    <w:rsid w:val="005D4C2B"/>
    <w:rsid w:val="00654C10"/>
    <w:rsid w:val="00660266"/>
    <w:rsid w:val="0069203D"/>
    <w:rsid w:val="006A0A62"/>
    <w:rsid w:val="006A753C"/>
    <w:rsid w:val="006D3B76"/>
    <w:rsid w:val="006E5498"/>
    <w:rsid w:val="00701FD4"/>
    <w:rsid w:val="007025E2"/>
    <w:rsid w:val="00705A60"/>
    <w:rsid w:val="00714462"/>
    <w:rsid w:val="00733E09"/>
    <w:rsid w:val="007434F9"/>
    <w:rsid w:val="00744CA0"/>
    <w:rsid w:val="00745D75"/>
    <w:rsid w:val="0078456D"/>
    <w:rsid w:val="00795AFF"/>
    <w:rsid w:val="00795CF8"/>
    <w:rsid w:val="007B00CB"/>
    <w:rsid w:val="007D0B7C"/>
    <w:rsid w:val="007D3A0F"/>
    <w:rsid w:val="007D5CA6"/>
    <w:rsid w:val="007E4D8F"/>
    <w:rsid w:val="00810140"/>
    <w:rsid w:val="00812C19"/>
    <w:rsid w:val="00835A65"/>
    <w:rsid w:val="00836FF4"/>
    <w:rsid w:val="008439E1"/>
    <w:rsid w:val="0085380C"/>
    <w:rsid w:val="00853F64"/>
    <w:rsid w:val="00872754"/>
    <w:rsid w:val="0088012A"/>
    <w:rsid w:val="008A3A46"/>
    <w:rsid w:val="008B2924"/>
    <w:rsid w:val="008B5615"/>
    <w:rsid w:val="008B5C0F"/>
    <w:rsid w:val="008C1820"/>
    <w:rsid w:val="008C4B9C"/>
    <w:rsid w:val="008C70BC"/>
    <w:rsid w:val="008D0693"/>
    <w:rsid w:val="0091025D"/>
    <w:rsid w:val="00912398"/>
    <w:rsid w:val="00921B0E"/>
    <w:rsid w:val="00924049"/>
    <w:rsid w:val="00947DD9"/>
    <w:rsid w:val="009537C1"/>
    <w:rsid w:val="0095756F"/>
    <w:rsid w:val="00971187"/>
    <w:rsid w:val="0098643A"/>
    <w:rsid w:val="009B7784"/>
    <w:rsid w:val="00A07FFD"/>
    <w:rsid w:val="00A1265A"/>
    <w:rsid w:val="00A22FED"/>
    <w:rsid w:val="00A32AFB"/>
    <w:rsid w:val="00A353E9"/>
    <w:rsid w:val="00A4710E"/>
    <w:rsid w:val="00A50D81"/>
    <w:rsid w:val="00A618D7"/>
    <w:rsid w:val="00A643E7"/>
    <w:rsid w:val="00A90092"/>
    <w:rsid w:val="00A958E6"/>
    <w:rsid w:val="00AB69DD"/>
    <w:rsid w:val="00AE3001"/>
    <w:rsid w:val="00AF7681"/>
    <w:rsid w:val="00B350B0"/>
    <w:rsid w:val="00B605D6"/>
    <w:rsid w:val="00BA50E7"/>
    <w:rsid w:val="00BB2C23"/>
    <w:rsid w:val="00BC24D2"/>
    <w:rsid w:val="00BC7A73"/>
    <w:rsid w:val="00BD2ADD"/>
    <w:rsid w:val="00BD50A3"/>
    <w:rsid w:val="00BF2000"/>
    <w:rsid w:val="00BF7DA2"/>
    <w:rsid w:val="00C029E0"/>
    <w:rsid w:val="00C03010"/>
    <w:rsid w:val="00C31330"/>
    <w:rsid w:val="00C32BF9"/>
    <w:rsid w:val="00C64320"/>
    <w:rsid w:val="00C6735A"/>
    <w:rsid w:val="00CA3006"/>
    <w:rsid w:val="00CB1A05"/>
    <w:rsid w:val="00CB654A"/>
    <w:rsid w:val="00CB6562"/>
    <w:rsid w:val="00CC43CD"/>
    <w:rsid w:val="00CC72DE"/>
    <w:rsid w:val="00CD2A26"/>
    <w:rsid w:val="00CE0A1D"/>
    <w:rsid w:val="00CE5F2C"/>
    <w:rsid w:val="00D07F74"/>
    <w:rsid w:val="00D3458C"/>
    <w:rsid w:val="00D474DF"/>
    <w:rsid w:val="00D51B0F"/>
    <w:rsid w:val="00D86B99"/>
    <w:rsid w:val="00DC009B"/>
    <w:rsid w:val="00DE0143"/>
    <w:rsid w:val="00E067B2"/>
    <w:rsid w:val="00E17A0C"/>
    <w:rsid w:val="00E32643"/>
    <w:rsid w:val="00E33FA3"/>
    <w:rsid w:val="00E42DF4"/>
    <w:rsid w:val="00E65B32"/>
    <w:rsid w:val="00E872D6"/>
    <w:rsid w:val="00E94AD4"/>
    <w:rsid w:val="00EB3009"/>
    <w:rsid w:val="00EC3E7F"/>
    <w:rsid w:val="00EF284C"/>
    <w:rsid w:val="00EF2A39"/>
    <w:rsid w:val="00EF3795"/>
    <w:rsid w:val="00F0622E"/>
    <w:rsid w:val="00F35926"/>
    <w:rsid w:val="00F47560"/>
    <w:rsid w:val="00F72B0C"/>
    <w:rsid w:val="00FA5EAE"/>
    <w:rsid w:val="00FB0622"/>
    <w:rsid w:val="00FC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C6EF6AA"/>
  <w15:chartTrackingRefBased/>
  <w15:docId w15:val="{B2748EB1-4C68-4B94-96C9-FAD5CBB1D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FA5E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C2FAE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8C70BC"/>
    <w:rPr>
      <w:rFonts w:asciiTheme="minorHAnsi" w:eastAsiaTheme="minorEastAsia" w:hAnsiTheme="minorHAnsi" w:cstheme="minorBidi"/>
      <w:sz w:val="24"/>
      <w:szCs w:val="24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8C7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35324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353245"/>
    <w:rPr>
      <w:rFonts w:ascii="Segoe UI" w:hAnsi="Segoe UI" w:cs="Segoe UI"/>
      <w:sz w:val="18"/>
      <w:szCs w:val="18"/>
    </w:rPr>
  </w:style>
  <w:style w:type="character" w:customStyle="1" w:styleId="berschrift1Zchn">
    <w:name w:val="Überschrift 1 Zchn"/>
    <w:basedOn w:val="Absatz-Standardschriftart"/>
    <w:link w:val="berschrift1"/>
    <w:rsid w:val="00FA5EA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andardWeb">
    <w:name w:val="Normal (Web)"/>
    <w:basedOn w:val="Standard"/>
    <w:uiPriority w:val="99"/>
    <w:unhideWhenUsed/>
    <w:rsid w:val="0078456D"/>
    <w:pPr>
      <w:spacing w:before="100" w:beforeAutospacing="1" w:after="100" w:afterAutospacing="1"/>
    </w:pPr>
  </w:style>
  <w:style w:type="paragraph" w:customStyle="1" w:styleId="Default">
    <w:name w:val="Default"/>
    <w:link w:val="DefaultZchn"/>
    <w:rsid w:val="00A50D8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Modulbeschreibung">
    <w:name w:val="Modulbeschreibung"/>
    <w:basedOn w:val="Default"/>
    <w:link w:val="ModulbeschreibungZchn"/>
    <w:qFormat/>
    <w:rsid w:val="00A50D81"/>
    <w:pPr>
      <w:tabs>
        <w:tab w:val="left" w:pos="900"/>
      </w:tabs>
    </w:pPr>
  </w:style>
  <w:style w:type="character" w:customStyle="1" w:styleId="DefaultZchn">
    <w:name w:val="Default Zchn"/>
    <w:basedOn w:val="Absatz-Standardschriftart"/>
    <w:link w:val="Default"/>
    <w:rsid w:val="00A50D81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odulbeschreibungZchn">
    <w:name w:val="Modulbeschreibung Zchn"/>
    <w:basedOn w:val="DefaultZchn"/>
    <w:link w:val="Modulbeschreibung"/>
    <w:rsid w:val="00A50D81"/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Hyperlink">
    <w:name w:val="Hyperlink"/>
    <w:basedOn w:val="Absatz-Standardschriftart"/>
    <w:uiPriority w:val="99"/>
    <w:unhideWhenUsed/>
    <w:rsid w:val="00A50D81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rsid w:val="00A50D81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rsid w:val="008C182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8C1820"/>
    <w:rPr>
      <w:sz w:val="24"/>
      <w:szCs w:val="24"/>
    </w:rPr>
  </w:style>
  <w:style w:type="paragraph" w:styleId="Fuzeile">
    <w:name w:val="footer"/>
    <w:basedOn w:val="Standard"/>
    <w:link w:val="FuzeileZchn"/>
    <w:rsid w:val="008C182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8C18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89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andesfortbildung@provinz.bz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CF4CF71B</Template>
  <TotalTime>0</TotalTime>
  <Pages>1</Pages>
  <Words>104</Words>
  <Characters>1343</Characters>
  <Application>Microsoft Office Word</Application>
  <DocSecurity>0</DocSecurity>
  <Lines>11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Frick, Veronika</dc:creator>
  <cp:keywords/>
  <dc:description/>
  <cp:lastModifiedBy>Egger, Renate</cp:lastModifiedBy>
  <cp:revision>2</cp:revision>
  <cp:lastPrinted>2020-08-20T08:18:00Z</cp:lastPrinted>
  <dcterms:created xsi:type="dcterms:W3CDTF">2020-08-24T15:48:00Z</dcterms:created>
  <dcterms:modified xsi:type="dcterms:W3CDTF">2020-08-24T15:48:00Z</dcterms:modified>
</cp:coreProperties>
</file>